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1710" w:rsidRPr="00CC650E" w:rsidRDefault="008B1AC0" w:rsidP="00B76385">
      <w:pPr>
        <w:pStyle w:val="statymopavad"/>
        <w:tabs>
          <w:tab w:val="left" w:pos="6750"/>
        </w:tabs>
        <w:spacing w:line="240" w:lineRule="auto"/>
        <w:ind w:firstLine="0"/>
        <w:jc w:val="left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 w:val="20"/>
        </w:rPr>
        <w:tab/>
      </w:r>
    </w:p>
    <w:p w:rsidR="00C91710" w:rsidRDefault="00B76385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  <w:r w:rsidRPr="0056742E">
        <w:rPr>
          <w:noProof/>
        </w:rPr>
        <w:drawing>
          <wp:inline distT="0" distB="0" distL="0" distR="0">
            <wp:extent cx="504825" cy="614680"/>
            <wp:effectExtent l="0" t="0" r="9525" b="0"/>
            <wp:docPr id="1" name="Paveikslėlis 1" descr="HERB_S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RB_S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1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6385" w:rsidRPr="00B76385" w:rsidRDefault="00B76385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16"/>
          <w:szCs w:val="16"/>
        </w:rPr>
      </w:pPr>
    </w:p>
    <w:p w:rsidR="009B1C92" w:rsidRDefault="000B5E26" w:rsidP="00403AFF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="009B1C92"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 w:rsidR="009B1C92">
        <w:rPr>
          <w:rFonts w:ascii="Times New Roman" w:hAnsi="Times New Roman"/>
          <w:b/>
          <w:bCs/>
          <w:noProof/>
          <w:sz w:val="28"/>
        </w:rPr>
        <w:t xml:space="preserve">KLAIPĖDOS RAJONO </w:t>
      </w:r>
      <w:r>
        <w:rPr>
          <w:rFonts w:ascii="Times New Roman" w:hAnsi="Times New Roman"/>
          <w:b/>
          <w:bCs/>
          <w:sz w:val="28"/>
        </w:rPr>
        <w:fldChar w:fldCharType="end"/>
      </w:r>
      <w:bookmarkEnd w:id="0"/>
      <w:r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="009B1C92"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 w:rsidR="009B1C92">
        <w:rPr>
          <w:rFonts w:ascii="Times New Roman" w:hAnsi="Times New Roman"/>
          <w:b/>
          <w:bCs/>
          <w:noProof/>
          <w:sz w:val="28"/>
        </w:rPr>
        <w:t>savivaldybės taryba</w:t>
      </w:r>
      <w:r>
        <w:rPr>
          <w:rFonts w:ascii="Times New Roman" w:hAnsi="Times New Roman"/>
          <w:b/>
          <w:bCs/>
          <w:sz w:val="28"/>
        </w:rPr>
        <w:fldChar w:fldCharType="end"/>
      </w:r>
      <w:bookmarkStart w:id="1" w:name="data_metai"/>
    </w:p>
    <w:p w:rsidR="009B1C92" w:rsidRDefault="009B1C92" w:rsidP="00403AFF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1"/>
    <w:p w:rsidR="00937150" w:rsidRDefault="00937150" w:rsidP="00403AFF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AD1728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:rsidR="00C42C95" w:rsidRDefault="00CD2E00" w:rsidP="00403AFF">
      <w:pPr>
        <w:tabs>
          <w:tab w:val="left" w:pos="3450"/>
        </w:tabs>
        <w:jc w:val="center"/>
        <w:rPr>
          <w:b/>
          <w:sz w:val="28"/>
          <w:szCs w:val="28"/>
        </w:rPr>
      </w:pPr>
      <w:r w:rsidRPr="00B455D9">
        <w:rPr>
          <w:b/>
          <w:spacing w:val="20"/>
          <w:sz w:val="28"/>
          <w:szCs w:val="28"/>
        </w:rPr>
        <w:t>D</w:t>
      </w:r>
      <w:r w:rsidR="00E009D0" w:rsidRPr="00B455D9">
        <w:rPr>
          <w:b/>
          <w:spacing w:val="20"/>
          <w:sz w:val="28"/>
          <w:szCs w:val="28"/>
        </w:rPr>
        <w:t>ĖL</w:t>
      </w:r>
      <w:r w:rsidR="008F38B8" w:rsidRPr="00B455D9">
        <w:rPr>
          <w:b/>
          <w:sz w:val="28"/>
          <w:szCs w:val="28"/>
        </w:rPr>
        <w:t xml:space="preserve"> </w:t>
      </w:r>
      <w:r w:rsidR="00A4794E">
        <w:rPr>
          <w:b/>
          <w:sz w:val="28"/>
          <w:szCs w:val="28"/>
        </w:rPr>
        <w:t>201</w:t>
      </w:r>
      <w:r w:rsidR="00DD1E3E">
        <w:rPr>
          <w:b/>
          <w:sz w:val="28"/>
          <w:szCs w:val="28"/>
        </w:rPr>
        <w:t>6</w:t>
      </w:r>
      <w:r w:rsidR="00A4794E">
        <w:rPr>
          <w:b/>
          <w:sz w:val="28"/>
          <w:szCs w:val="28"/>
        </w:rPr>
        <w:t xml:space="preserve"> M.</w:t>
      </w:r>
      <w:r w:rsidR="00C42C95">
        <w:rPr>
          <w:b/>
          <w:sz w:val="28"/>
          <w:szCs w:val="28"/>
        </w:rPr>
        <w:t xml:space="preserve"> </w:t>
      </w:r>
      <w:r w:rsidR="00A4794E">
        <w:rPr>
          <w:b/>
          <w:sz w:val="28"/>
          <w:szCs w:val="28"/>
        </w:rPr>
        <w:t>SAVIVALDYBĖS BIUDŽETO VYKDYMO ATASKAITŲ IR K</w:t>
      </w:r>
      <w:r w:rsidR="00C42C95">
        <w:rPr>
          <w:b/>
          <w:sz w:val="28"/>
          <w:szCs w:val="28"/>
        </w:rPr>
        <w:t>ONSOLIDUOTŲJŲ FINANSINIŲ ATASKAITŲ RINKINI</w:t>
      </w:r>
      <w:r w:rsidR="00A4794E">
        <w:rPr>
          <w:b/>
          <w:sz w:val="28"/>
          <w:szCs w:val="28"/>
        </w:rPr>
        <w:t>Ų</w:t>
      </w:r>
      <w:r w:rsidR="00C42C95">
        <w:rPr>
          <w:b/>
          <w:sz w:val="28"/>
          <w:szCs w:val="28"/>
        </w:rPr>
        <w:t xml:space="preserve"> PATVIRTINIMO</w:t>
      </w:r>
    </w:p>
    <w:p w:rsidR="00403AFF" w:rsidRPr="00B76385" w:rsidRDefault="00403AFF" w:rsidP="00403AFF">
      <w:pPr>
        <w:tabs>
          <w:tab w:val="left" w:pos="3450"/>
        </w:tabs>
        <w:jc w:val="center"/>
        <w:rPr>
          <w:b/>
        </w:rPr>
      </w:pPr>
    </w:p>
    <w:p w:rsidR="008F38B8" w:rsidRDefault="002156CC" w:rsidP="00403AFF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>
        <w:rPr>
          <w:rFonts w:ascii="Times New Roman" w:hAnsi="Times New Roman"/>
        </w:rPr>
        <w:t>201</w:t>
      </w:r>
      <w:r w:rsidR="00DD1E3E">
        <w:rPr>
          <w:rFonts w:ascii="Times New Roman" w:hAnsi="Times New Roman"/>
        </w:rPr>
        <w:t>7</w:t>
      </w:r>
      <w:r w:rsidR="008F38B8" w:rsidRPr="00C6237D">
        <w:rPr>
          <w:rFonts w:ascii="Times New Roman" w:hAnsi="Times New Roman"/>
        </w:rPr>
        <w:t xml:space="preserve"> </w:t>
      </w:r>
      <w:r w:rsidR="008F38B8" w:rsidRPr="00C6237D">
        <w:rPr>
          <w:rFonts w:ascii="Times New Roman" w:hAnsi="Times New Roman"/>
          <w:caps w:val="0"/>
        </w:rPr>
        <w:t>m.</w:t>
      </w:r>
      <w:r w:rsidR="00C9717F">
        <w:rPr>
          <w:rFonts w:ascii="Times New Roman" w:hAnsi="Times New Roman"/>
          <w:caps w:val="0"/>
        </w:rPr>
        <w:t xml:space="preserve"> rugpjūčio</w:t>
      </w:r>
      <w:r w:rsidR="00CD2E00">
        <w:rPr>
          <w:rFonts w:ascii="Times New Roman" w:hAnsi="Times New Roman"/>
          <w:caps w:val="0"/>
        </w:rPr>
        <w:t xml:space="preserve"> </w:t>
      </w:r>
      <w:r w:rsidR="00B76385">
        <w:rPr>
          <w:rFonts w:ascii="Times New Roman" w:hAnsi="Times New Roman"/>
          <w:caps w:val="0"/>
        </w:rPr>
        <w:t>31</w:t>
      </w:r>
      <w:r w:rsidR="00392CD6">
        <w:rPr>
          <w:rFonts w:ascii="Times New Roman" w:hAnsi="Times New Roman"/>
          <w:caps w:val="0"/>
        </w:rPr>
        <w:t xml:space="preserve"> </w:t>
      </w:r>
      <w:r w:rsidR="00CD2E00">
        <w:rPr>
          <w:rFonts w:ascii="Times New Roman" w:hAnsi="Times New Roman"/>
          <w:caps w:val="0"/>
        </w:rPr>
        <w:t>d. Nr. T11-</w:t>
      </w:r>
      <w:r w:rsidR="00B76385">
        <w:rPr>
          <w:rFonts w:ascii="Times New Roman" w:hAnsi="Times New Roman"/>
          <w:caps w:val="0"/>
        </w:rPr>
        <w:t>256</w:t>
      </w:r>
      <w:r w:rsidR="008F38B8" w:rsidRPr="00C6237D">
        <w:rPr>
          <w:rFonts w:ascii="Times New Roman" w:hAnsi="Times New Roman"/>
        </w:rPr>
        <w:t xml:space="preserve"> </w:t>
      </w:r>
      <w:r w:rsidR="008F38B8" w:rsidRPr="00C6237D">
        <w:rPr>
          <w:rFonts w:ascii="Times New Roman" w:hAnsi="Times New Roman"/>
        </w:rPr>
        <w:br/>
        <w:t>G</w:t>
      </w:r>
      <w:r w:rsidR="008F38B8" w:rsidRPr="00C6237D">
        <w:rPr>
          <w:rFonts w:ascii="Times New Roman" w:hAnsi="Times New Roman"/>
          <w:caps w:val="0"/>
        </w:rPr>
        <w:t>argždai</w:t>
      </w:r>
    </w:p>
    <w:p w:rsidR="008F38B8" w:rsidRDefault="008F38B8" w:rsidP="00403AFF">
      <w:pPr>
        <w:pStyle w:val="statymopavad"/>
        <w:spacing w:line="240" w:lineRule="auto"/>
        <w:jc w:val="left"/>
        <w:rPr>
          <w:rFonts w:ascii="Times New Roman" w:hAnsi="Times New Roman"/>
          <w:caps w:val="0"/>
        </w:rPr>
      </w:pPr>
    </w:p>
    <w:p w:rsidR="00D63BAB" w:rsidRDefault="00A262CB" w:rsidP="00403AFF">
      <w:pPr>
        <w:tabs>
          <w:tab w:val="left" w:pos="0"/>
        </w:tabs>
        <w:ind w:firstLine="993"/>
        <w:jc w:val="both"/>
      </w:pPr>
      <w:r>
        <w:t xml:space="preserve"> </w:t>
      </w:r>
      <w:r w:rsidR="00C42C95">
        <w:t xml:space="preserve">Klaipėdos rajono savivaldybės taryba, vadovaudamasi Lietuvos Respublikos vietos savivaldos </w:t>
      </w:r>
      <w:r w:rsidR="00C42C95" w:rsidRPr="004179BB">
        <w:t>įstatymo 16 straipsnio 2 dalies 15 punktu</w:t>
      </w:r>
      <w:r w:rsidR="00C42C95">
        <w:t>,</w:t>
      </w:r>
      <w:r w:rsidR="00C028CD">
        <w:t xml:space="preserve"> Lietuvos Respublikos biudžeto sandaros įstatymo 36 straipsnio 3 dalimi,</w:t>
      </w:r>
      <w:r w:rsidR="00C42C95">
        <w:t xml:space="preserve"> Lietuvos Respublikos viešojo</w:t>
      </w:r>
      <w:r w:rsidR="001F3B53">
        <w:t xml:space="preserve"> </w:t>
      </w:r>
      <w:r w:rsidR="00C42C95">
        <w:t xml:space="preserve">sektoriaus atskaitomybės įstatymo </w:t>
      </w:r>
      <w:r w:rsidR="00D63BAB" w:rsidRPr="004179BB">
        <w:t>26</w:t>
      </w:r>
      <w:r w:rsidR="00C9717F" w:rsidRPr="004179BB">
        <w:t xml:space="preserve"> straipsnio 1 dalimi</w:t>
      </w:r>
      <w:r w:rsidR="001F3B53" w:rsidRPr="004179BB">
        <w:t>,</w:t>
      </w:r>
      <w:r w:rsidR="00D63BAB" w:rsidRPr="004179BB">
        <w:t xml:space="preserve"> 27 straipsni</w:t>
      </w:r>
      <w:r w:rsidR="00C9717F" w:rsidRPr="004179BB">
        <w:t>u</w:t>
      </w:r>
      <w:r w:rsidR="00B421C4">
        <w:t>, 29 straipsni</w:t>
      </w:r>
      <w:r w:rsidR="001D71E5">
        <w:t>o 1 dalimi</w:t>
      </w:r>
      <w:r w:rsidR="00C9717F" w:rsidRPr="004179BB">
        <w:t xml:space="preserve"> </w:t>
      </w:r>
      <w:r w:rsidR="00D63BAB" w:rsidRPr="004179BB">
        <w:t>ir atsižvelgdama į Klaipėdos rajono savivaldybės Kontrolės ir audito tarnybos</w:t>
      </w:r>
      <w:r w:rsidR="00D63BAB">
        <w:t xml:space="preserve">  201</w:t>
      </w:r>
      <w:r w:rsidR="00DD1E3E">
        <w:t>7</w:t>
      </w:r>
      <w:r w:rsidR="00060B15">
        <w:t xml:space="preserve"> m liepos </w:t>
      </w:r>
      <w:r w:rsidR="00C028CD">
        <w:t>1</w:t>
      </w:r>
      <w:r w:rsidR="00DD1E3E">
        <w:t>2</w:t>
      </w:r>
      <w:r w:rsidR="00C028CD">
        <w:t xml:space="preserve"> </w:t>
      </w:r>
      <w:r w:rsidR="00060B15">
        <w:t>d.</w:t>
      </w:r>
      <w:r w:rsidR="00C9717F">
        <w:t xml:space="preserve"> </w:t>
      </w:r>
      <w:r w:rsidR="00B67AA3">
        <w:t xml:space="preserve">audito </w:t>
      </w:r>
      <w:r w:rsidR="00D63BAB">
        <w:t>išvadą</w:t>
      </w:r>
      <w:r w:rsidR="000C30B6">
        <w:t xml:space="preserve"> </w:t>
      </w:r>
      <w:r w:rsidR="00D63BAB">
        <w:t xml:space="preserve"> Nr.</w:t>
      </w:r>
      <w:r w:rsidR="001F3B53">
        <w:t xml:space="preserve"> </w:t>
      </w:r>
      <w:r w:rsidR="008E673E">
        <w:t>Ko5-</w:t>
      </w:r>
      <w:r w:rsidR="00DD1E3E">
        <w:t>6</w:t>
      </w:r>
      <w:r w:rsidR="00856017">
        <w:t>,</w:t>
      </w:r>
      <w:r w:rsidR="008E673E">
        <w:t xml:space="preserve"> </w:t>
      </w:r>
      <w:r w:rsidR="00D63BAB">
        <w:t xml:space="preserve"> n u s p r e n d ž i a:</w:t>
      </w:r>
    </w:p>
    <w:p w:rsidR="00C028CD" w:rsidRDefault="004205A9" w:rsidP="00403AFF">
      <w:pPr>
        <w:tabs>
          <w:tab w:val="left" w:pos="1276"/>
          <w:tab w:val="left" w:pos="3450"/>
        </w:tabs>
        <w:ind w:firstLine="993"/>
        <w:jc w:val="both"/>
      </w:pPr>
      <w:r>
        <w:t>1.</w:t>
      </w:r>
      <w:r w:rsidR="00C028CD">
        <w:t xml:space="preserve"> Patvirtinti 201</w:t>
      </w:r>
      <w:r w:rsidR="00DD1E3E">
        <w:t>6</w:t>
      </w:r>
      <w:r w:rsidR="00C028CD">
        <w:t xml:space="preserve"> metų Klaipėdos rajono savivaldybės biudžeto vykdymo ataskaitų rinkinį:</w:t>
      </w:r>
    </w:p>
    <w:p w:rsidR="00C028CD" w:rsidRDefault="00C028CD" w:rsidP="00403AFF">
      <w:pPr>
        <w:pStyle w:val="Sraopastraipa"/>
        <w:numPr>
          <w:ilvl w:val="1"/>
          <w:numId w:val="3"/>
        </w:numPr>
        <w:tabs>
          <w:tab w:val="left" w:pos="1276"/>
        </w:tabs>
        <w:ind w:left="0" w:firstLine="993"/>
        <w:jc w:val="both"/>
      </w:pPr>
      <w:r>
        <w:t>Biudžeto pajamų ir išlaidų plano vykdymo</w:t>
      </w:r>
      <w:r w:rsidR="007A661D">
        <w:t xml:space="preserve"> 201</w:t>
      </w:r>
      <w:r w:rsidR="00DD1E3E">
        <w:t>6</w:t>
      </w:r>
      <w:r w:rsidR="007A661D">
        <w:t xml:space="preserve"> m. gruodžio 31 d.</w:t>
      </w:r>
      <w:r w:rsidR="004205A9">
        <w:t xml:space="preserve"> </w:t>
      </w:r>
      <w:r w:rsidR="007A661D">
        <w:t xml:space="preserve">ataskaita  </w:t>
      </w:r>
      <w:r w:rsidR="004205A9">
        <w:t>(</w:t>
      </w:r>
      <w:r w:rsidR="007A661D">
        <w:t>pridedama)</w:t>
      </w:r>
      <w:r w:rsidR="00DA0093">
        <w:t>;</w:t>
      </w:r>
    </w:p>
    <w:p w:rsidR="007A661D" w:rsidRDefault="00A262CB" w:rsidP="00403AFF">
      <w:pPr>
        <w:pStyle w:val="Sraopastraipa"/>
        <w:numPr>
          <w:ilvl w:val="1"/>
          <w:numId w:val="3"/>
        </w:numPr>
        <w:tabs>
          <w:tab w:val="left" w:pos="1276"/>
        </w:tabs>
        <w:ind w:left="0" w:firstLine="993"/>
        <w:jc w:val="both"/>
      </w:pPr>
      <w:r>
        <w:t xml:space="preserve"> </w:t>
      </w:r>
      <w:r w:rsidR="007A661D">
        <w:t>Biudžeto išlaidų sąmatos vykdymo 201</w:t>
      </w:r>
      <w:r w:rsidR="00DD1E3E">
        <w:t>6</w:t>
      </w:r>
      <w:r w:rsidR="007A661D">
        <w:t xml:space="preserve"> m. gruodžio 31</w:t>
      </w:r>
      <w:r w:rsidR="00C42602">
        <w:t xml:space="preserve"> </w:t>
      </w:r>
      <w:r w:rsidR="007A661D">
        <w:t>d.</w:t>
      </w:r>
      <w:r w:rsidR="00B421C4">
        <w:t xml:space="preserve"> </w:t>
      </w:r>
      <w:r w:rsidR="007A661D">
        <w:t>ataskaita ( pridedama)</w:t>
      </w:r>
      <w:r w:rsidR="00DA0093">
        <w:t>;</w:t>
      </w:r>
    </w:p>
    <w:p w:rsidR="003A39E6" w:rsidRDefault="004205A9" w:rsidP="00403AFF">
      <w:pPr>
        <w:tabs>
          <w:tab w:val="left" w:pos="1276"/>
        </w:tabs>
        <w:ind w:firstLine="993"/>
        <w:jc w:val="both"/>
      </w:pPr>
      <w:r>
        <w:t>1.3</w:t>
      </w:r>
      <w:r w:rsidR="00B421C4">
        <w:t>.</w:t>
      </w:r>
      <w:r w:rsidR="00A262CB">
        <w:t xml:space="preserve"> </w:t>
      </w:r>
      <w:r w:rsidR="007A661D">
        <w:t>Klaipėdos rajono savivaldybės 201</w:t>
      </w:r>
      <w:r w:rsidR="00DD1E3E">
        <w:t>6</w:t>
      </w:r>
      <w:r w:rsidR="003642AF">
        <w:t xml:space="preserve"> </w:t>
      </w:r>
      <w:r w:rsidR="003A39E6">
        <w:t>m.</w:t>
      </w:r>
      <w:r>
        <w:t xml:space="preserve"> </w:t>
      </w:r>
      <w:r w:rsidR="003A39E6">
        <w:t>biudžeto vykdymo ataskaitų rinkinio aiškinamasis raštas (pridedamas).</w:t>
      </w:r>
    </w:p>
    <w:p w:rsidR="00D63BAB" w:rsidRDefault="00C028CD" w:rsidP="00403AFF">
      <w:pPr>
        <w:pStyle w:val="Sraopastraipa"/>
        <w:tabs>
          <w:tab w:val="left" w:pos="0"/>
        </w:tabs>
        <w:ind w:left="0" w:firstLine="993"/>
        <w:jc w:val="both"/>
      </w:pPr>
      <w:r w:rsidRPr="004205A9">
        <w:t>2</w:t>
      </w:r>
      <w:r w:rsidR="00A4794E">
        <w:t>.</w:t>
      </w:r>
      <w:r w:rsidR="00A4794E">
        <w:rPr>
          <w:b/>
        </w:rPr>
        <w:t xml:space="preserve"> </w:t>
      </w:r>
      <w:r w:rsidR="00D63BAB">
        <w:t>Patvirtinti Klaipėdos rajono savivaldybės 201</w:t>
      </w:r>
      <w:r w:rsidR="00DD1E3E">
        <w:t>6</w:t>
      </w:r>
      <w:r w:rsidR="00D63BAB">
        <w:t xml:space="preserve"> metų konsoliduotųjų finansinių ataskaitų rinkinį:</w:t>
      </w:r>
    </w:p>
    <w:p w:rsidR="00A4794E" w:rsidRDefault="00A4794E" w:rsidP="00403AFF">
      <w:pPr>
        <w:pStyle w:val="Sraopastraipa"/>
        <w:tabs>
          <w:tab w:val="left" w:pos="0"/>
        </w:tabs>
        <w:ind w:left="0" w:firstLine="993"/>
        <w:jc w:val="both"/>
      </w:pPr>
      <w:r>
        <w:t xml:space="preserve">2.1. </w:t>
      </w:r>
      <w:r w:rsidR="00653B2A">
        <w:t xml:space="preserve">Aiškinamasis raštas </w:t>
      </w:r>
      <w:r w:rsidR="00BF4537">
        <w:t xml:space="preserve">(pridedamas); </w:t>
      </w:r>
    </w:p>
    <w:p w:rsidR="006855C4" w:rsidRDefault="004205A9" w:rsidP="00403AFF">
      <w:pPr>
        <w:tabs>
          <w:tab w:val="left" w:pos="0"/>
        </w:tabs>
        <w:ind w:firstLine="993"/>
        <w:jc w:val="both"/>
      </w:pPr>
      <w:r>
        <w:t>2.2.</w:t>
      </w:r>
      <w:r w:rsidR="006855C4">
        <w:t xml:space="preserve"> </w:t>
      </w:r>
      <w:r w:rsidR="00653B2A">
        <w:t>Finansinės būklės ataskaita pagal 201</w:t>
      </w:r>
      <w:r w:rsidR="00DD1E3E">
        <w:t>6</w:t>
      </w:r>
      <w:r w:rsidR="00653B2A">
        <w:t xml:space="preserve"> m. gruodžio 31</w:t>
      </w:r>
      <w:r w:rsidR="00C42602">
        <w:t xml:space="preserve"> </w:t>
      </w:r>
      <w:r w:rsidR="00653B2A">
        <w:t>d.</w:t>
      </w:r>
      <w:r w:rsidR="00C42602">
        <w:t xml:space="preserve"> </w:t>
      </w:r>
      <w:r w:rsidR="00653B2A">
        <w:t>duomenis (pridedama)</w:t>
      </w:r>
      <w:r w:rsidR="006855C4">
        <w:t>;</w:t>
      </w:r>
    </w:p>
    <w:p w:rsidR="006855C4" w:rsidRDefault="004205A9" w:rsidP="00403AFF">
      <w:pPr>
        <w:tabs>
          <w:tab w:val="left" w:pos="0"/>
        </w:tabs>
        <w:ind w:firstLine="993"/>
        <w:jc w:val="both"/>
      </w:pPr>
      <w:r>
        <w:t>2.3.</w:t>
      </w:r>
      <w:r w:rsidR="00653B2A" w:rsidRPr="00653B2A">
        <w:t xml:space="preserve"> </w:t>
      </w:r>
      <w:r w:rsidR="00653B2A">
        <w:t>Veiklos rezultatų ataskaita pagal 201</w:t>
      </w:r>
      <w:r w:rsidR="00DD1E3E">
        <w:t>6</w:t>
      </w:r>
      <w:r w:rsidR="00653B2A">
        <w:t xml:space="preserve"> m. gruodžio 31 d. duo</w:t>
      </w:r>
      <w:r w:rsidR="00C42602">
        <w:t xml:space="preserve">menis </w:t>
      </w:r>
      <w:r w:rsidR="00653B2A">
        <w:t>(pridedama)</w:t>
      </w:r>
      <w:r w:rsidR="006855C4">
        <w:t>;</w:t>
      </w:r>
    </w:p>
    <w:p w:rsidR="006855C4" w:rsidRDefault="004205A9" w:rsidP="00403AFF">
      <w:pPr>
        <w:tabs>
          <w:tab w:val="left" w:pos="0"/>
        </w:tabs>
        <w:ind w:firstLine="993"/>
        <w:jc w:val="both"/>
      </w:pPr>
      <w:r>
        <w:t>2.4.</w:t>
      </w:r>
      <w:r w:rsidR="00653B2A" w:rsidRPr="00653B2A">
        <w:t xml:space="preserve"> </w:t>
      </w:r>
      <w:r w:rsidR="00653B2A">
        <w:t>Pinigų srautų ataskaita pagal 201</w:t>
      </w:r>
      <w:r w:rsidR="00DD1E3E">
        <w:t>6</w:t>
      </w:r>
      <w:r w:rsidR="00653B2A">
        <w:t xml:space="preserve"> m. gruodžio 31 d.</w:t>
      </w:r>
      <w:r w:rsidR="00C42602">
        <w:t xml:space="preserve"> </w:t>
      </w:r>
      <w:r w:rsidR="00653B2A">
        <w:t>duomenis (pridedama)</w:t>
      </w:r>
      <w:r w:rsidR="006855C4">
        <w:t>;</w:t>
      </w:r>
    </w:p>
    <w:p w:rsidR="00BF4537" w:rsidRDefault="004205A9" w:rsidP="00403AFF">
      <w:pPr>
        <w:tabs>
          <w:tab w:val="left" w:pos="0"/>
        </w:tabs>
        <w:ind w:firstLine="993"/>
        <w:jc w:val="both"/>
      </w:pPr>
      <w:r>
        <w:t>2.5.</w:t>
      </w:r>
      <w:r w:rsidR="00616CAF">
        <w:t xml:space="preserve"> </w:t>
      </w:r>
      <w:r w:rsidR="00653B2A">
        <w:t>Grynojo turto pokyčių ataskaita pagal 201</w:t>
      </w:r>
      <w:r w:rsidR="00DD1E3E">
        <w:t>6</w:t>
      </w:r>
      <w:r w:rsidR="00653B2A">
        <w:t xml:space="preserve"> m. gruodžio 31 d. duomenis (pridedama)</w:t>
      </w:r>
      <w:r w:rsidR="00BF4537">
        <w:t>;</w:t>
      </w:r>
    </w:p>
    <w:p w:rsidR="006855C4" w:rsidRDefault="00BF4537" w:rsidP="00403AFF">
      <w:pPr>
        <w:tabs>
          <w:tab w:val="left" w:pos="0"/>
        </w:tabs>
        <w:ind w:firstLine="993"/>
        <w:jc w:val="both"/>
      </w:pPr>
      <w:r>
        <w:t>2.6.  Aiškinamojo rašto lentelės (pridedamos).</w:t>
      </w:r>
    </w:p>
    <w:p w:rsidR="00392CD6" w:rsidRDefault="002B212D" w:rsidP="00403AFF">
      <w:pPr>
        <w:pStyle w:val="Sraopastraipa"/>
        <w:numPr>
          <w:ilvl w:val="0"/>
          <w:numId w:val="4"/>
        </w:numPr>
        <w:tabs>
          <w:tab w:val="left" w:pos="0"/>
        </w:tabs>
        <w:ind w:left="0" w:firstLine="993"/>
        <w:jc w:val="both"/>
      </w:pPr>
      <w:r>
        <w:t>Skelbti šį sprendimą Teisės aktų registre ir Klaipėdos rajono savivaldybės interneto svetainėje.</w:t>
      </w:r>
      <w:r w:rsidR="00D63BAB">
        <w:t xml:space="preserve">  </w:t>
      </w:r>
      <w:r w:rsidR="00E46F2F">
        <w:t xml:space="preserve">    </w:t>
      </w:r>
      <w:r w:rsidR="00296E11">
        <w:t xml:space="preserve">        </w:t>
      </w:r>
    </w:p>
    <w:p w:rsidR="00392CD6" w:rsidRDefault="00392CD6" w:rsidP="00E46F2F">
      <w:pPr>
        <w:tabs>
          <w:tab w:val="left" w:pos="3450"/>
        </w:tabs>
        <w:jc w:val="both"/>
      </w:pPr>
    </w:p>
    <w:p w:rsidR="00B76385" w:rsidRDefault="00B76385" w:rsidP="00E46F2F">
      <w:pPr>
        <w:tabs>
          <w:tab w:val="left" w:pos="3450"/>
        </w:tabs>
        <w:jc w:val="both"/>
      </w:pPr>
    </w:p>
    <w:p w:rsidR="00DD1E3E" w:rsidRDefault="003642AF" w:rsidP="00DD1E3E">
      <w:pPr>
        <w:tabs>
          <w:tab w:val="right" w:pos="8730"/>
        </w:tabs>
        <w:spacing w:before="480" w:after="720"/>
      </w:pPr>
      <w:r>
        <w:t>S</w:t>
      </w:r>
      <w:r w:rsidR="006C5F00">
        <w:t>avivaldybės</w:t>
      </w:r>
      <w:r w:rsidR="006855C4">
        <w:t xml:space="preserve"> </w:t>
      </w:r>
      <w:r w:rsidR="006C5F00">
        <w:t xml:space="preserve"> meras                                                    </w:t>
      </w:r>
      <w:r w:rsidR="00740360">
        <w:t xml:space="preserve">                </w:t>
      </w:r>
      <w:bookmarkStart w:id="2" w:name="_GoBack"/>
      <w:bookmarkEnd w:id="2"/>
      <w:r w:rsidR="006C5F00">
        <w:t xml:space="preserve">     </w:t>
      </w:r>
      <w:r w:rsidR="00740360">
        <w:t xml:space="preserve">               Vaclovas Dačkauskas</w:t>
      </w:r>
    </w:p>
    <w:p w:rsidR="00E46F2F" w:rsidRPr="00E46F2F" w:rsidRDefault="00E46F2F" w:rsidP="000D585C"/>
    <w:sectPr w:rsidR="00E46F2F" w:rsidRPr="00E46F2F" w:rsidSect="00DD245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993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0B43" w:rsidRDefault="00A80B43">
      <w:r>
        <w:separator/>
      </w:r>
    </w:p>
  </w:endnote>
  <w:endnote w:type="continuationSeparator" w:id="0">
    <w:p w:rsidR="00A80B43" w:rsidRDefault="00A80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56D" w:rsidRDefault="00B7556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0B5E26">
    <w:pPr>
      <w:pStyle w:val="Porat"/>
      <w:framePr w:wrap="auto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B76385">
      <w:rPr>
        <w:rStyle w:val="Puslapionumeris"/>
        <w:noProof/>
      </w:rPr>
      <w:t>3</w:t>
    </w:r>
    <w:r>
      <w:rPr>
        <w:rStyle w:val="Puslapionumeris"/>
      </w:rPr>
      <w:fldChar w:fldCharType="end"/>
    </w:r>
  </w:p>
  <w:p w:rsidR="0027545A" w:rsidRDefault="0027545A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56D" w:rsidRDefault="00B7556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0B43" w:rsidRDefault="00A80B43">
      <w:r>
        <w:separator/>
      </w:r>
    </w:p>
  </w:footnote>
  <w:footnote w:type="continuationSeparator" w:id="0">
    <w:p w:rsidR="00A80B43" w:rsidRDefault="00A80B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0B5E2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27545A" w:rsidRDefault="0027545A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7545A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7545A" w:rsidP="00B7556D">
    <w:pPr>
      <w:pStyle w:val="Antrats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989086E"/>
    <w:multiLevelType w:val="hybridMultilevel"/>
    <w:tmpl w:val="2086254A"/>
    <w:lvl w:ilvl="0" w:tplc="A9E668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9D7806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3FE2D14"/>
    <w:multiLevelType w:val="hybridMultilevel"/>
    <w:tmpl w:val="122A4816"/>
    <w:lvl w:ilvl="0" w:tplc="5922EE9A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D9173B8"/>
    <w:multiLevelType w:val="multilevel"/>
    <w:tmpl w:val="332EE3D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68" w:hanging="1800"/>
      </w:pPr>
      <w:rPr>
        <w:rFonts w:hint="default"/>
      </w:rPr>
    </w:lvl>
  </w:abstractNum>
  <w:abstractNum w:abstractNumId="5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6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7F5"/>
    <w:rsid w:val="0002148B"/>
    <w:rsid w:val="00026592"/>
    <w:rsid w:val="00060B15"/>
    <w:rsid w:val="00073CAD"/>
    <w:rsid w:val="000857F5"/>
    <w:rsid w:val="000A20A0"/>
    <w:rsid w:val="000B5E26"/>
    <w:rsid w:val="000C30B6"/>
    <w:rsid w:val="000D1BB3"/>
    <w:rsid w:val="000D585C"/>
    <w:rsid w:val="001000FC"/>
    <w:rsid w:val="001144A6"/>
    <w:rsid w:val="00121ACB"/>
    <w:rsid w:val="00122E66"/>
    <w:rsid w:val="001337C1"/>
    <w:rsid w:val="00137E1E"/>
    <w:rsid w:val="001425C4"/>
    <w:rsid w:val="00155682"/>
    <w:rsid w:val="001567CB"/>
    <w:rsid w:val="00184B50"/>
    <w:rsid w:val="001A60C8"/>
    <w:rsid w:val="001B5B45"/>
    <w:rsid w:val="001D71E5"/>
    <w:rsid w:val="001F3B53"/>
    <w:rsid w:val="0020631F"/>
    <w:rsid w:val="0020746A"/>
    <w:rsid w:val="0021210C"/>
    <w:rsid w:val="002121D6"/>
    <w:rsid w:val="002156CC"/>
    <w:rsid w:val="00230792"/>
    <w:rsid w:val="00237067"/>
    <w:rsid w:val="002403D8"/>
    <w:rsid w:val="00242C5F"/>
    <w:rsid w:val="00243DEE"/>
    <w:rsid w:val="00263F74"/>
    <w:rsid w:val="00272A21"/>
    <w:rsid w:val="0027545A"/>
    <w:rsid w:val="00290B9C"/>
    <w:rsid w:val="002947B2"/>
    <w:rsid w:val="00295711"/>
    <w:rsid w:val="00296E11"/>
    <w:rsid w:val="002B212D"/>
    <w:rsid w:val="002C0283"/>
    <w:rsid w:val="002C7D6E"/>
    <w:rsid w:val="002E0534"/>
    <w:rsid w:val="002F5F21"/>
    <w:rsid w:val="00324855"/>
    <w:rsid w:val="0034307F"/>
    <w:rsid w:val="003436F1"/>
    <w:rsid w:val="003642AF"/>
    <w:rsid w:val="00365FD0"/>
    <w:rsid w:val="00392CD6"/>
    <w:rsid w:val="0039739B"/>
    <w:rsid w:val="003A2057"/>
    <w:rsid w:val="003A39E6"/>
    <w:rsid w:val="003A4806"/>
    <w:rsid w:val="003A7AA9"/>
    <w:rsid w:val="003B0414"/>
    <w:rsid w:val="003C36D9"/>
    <w:rsid w:val="003D1560"/>
    <w:rsid w:val="003E04B8"/>
    <w:rsid w:val="003F1193"/>
    <w:rsid w:val="00403AFF"/>
    <w:rsid w:val="00407F54"/>
    <w:rsid w:val="00413B8F"/>
    <w:rsid w:val="004179BB"/>
    <w:rsid w:val="004205A9"/>
    <w:rsid w:val="004506C5"/>
    <w:rsid w:val="00482E5C"/>
    <w:rsid w:val="004B1CEB"/>
    <w:rsid w:val="004C74B5"/>
    <w:rsid w:val="004D149B"/>
    <w:rsid w:val="004E30E8"/>
    <w:rsid w:val="004E5037"/>
    <w:rsid w:val="00525372"/>
    <w:rsid w:val="00527546"/>
    <w:rsid w:val="00534170"/>
    <w:rsid w:val="005425DF"/>
    <w:rsid w:val="00546150"/>
    <w:rsid w:val="00557F2A"/>
    <w:rsid w:val="00566F21"/>
    <w:rsid w:val="0056737D"/>
    <w:rsid w:val="0057489D"/>
    <w:rsid w:val="0058235C"/>
    <w:rsid w:val="005F35D1"/>
    <w:rsid w:val="006146A1"/>
    <w:rsid w:val="00616CAF"/>
    <w:rsid w:val="00637325"/>
    <w:rsid w:val="00651547"/>
    <w:rsid w:val="006518B3"/>
    <w:rsid w:val="00653B2A"/>
    <w:rsid w:val="006551D0"/>
    <w:rsid w:val="00667F14"/>
    <w:rsid w:val="0067250F"/>
    <w:rsid w:val="006855C4"/>
    <w:rsid w:val="006A2956"/>
    <w:rsid w:val="006B63E7"/>
    <w:rsid w:val="006C30DF"/>
    <w:rsid w:val="006C5F00"/>
    <w:rsid w:val="006D2B01"/>
    <w:rsid w:val="006D7468"/>
    <w:rsid w:val="006E3A7A"/>
    <w:rsid w:val="006F245B"/>
    <w:rsid w:val="006F2FE2"/>
    <w:rsid w:val="00706FDE"/>
    <w:rsid w:val="00740360"/>
    <w:rsid w:val="00757905"/>
    <w:rsid w:val="007A5C90"/>
    <w:rsid w:val="007A661D"/>
    <w:rsid w:val="007B1B81"/>
    <w:rsid w:val="007C12BD"/>
    <w:rsid w:val="007C68C1"/>
    <w:rsid w:val="007F0142"/>
    <w:rsid w:val="00830B4E"/>
    <w:rsid w:val="00856017"/>
    <w:rsid w:val="00861982"/>
    <w:rsid w:val="008642BA"/>
    <w:rsid w:val="00885D9B"/>
    <w:rsid w:val="00894D73"/>
    <w:rsid w:val="008A4DFF"/>
    <w:rsid w:val="008B1AC0"/>
    <w:rsid w:val="008B6EA9"/>
    <w:rsid w:val="008D3FB5"/>
    <w:rsid w:val="008E673E"/>
    <w:rsid w:val="008F38B8"/>
    <w:rsid w:val="00901FEC"/>
    <w:rsid w:val="0090207A"/>
    <w:rsid w:val="00913839"/>
    <w:rsid w:val="00914DFD"/>
    <w:rsid w:val="00937150"/>
    <w:rsid w:val="00950C68"/>
    <w:rsid w:val="009911D9"/>
    <w:rsid w:val="009A031E"/>
    <w:rsid w:val="009B1C92"/>
    <w:rsid w:val="009B2D8E"/>
    <w:rsid w:val="009E039D"/>
    <w:rsid w:val="00A122B3"/>
    <w:rsid w:val="00A250F9"/>
    <w:rsid w:val="00A262CB"/>
    <w:rsid w:val="00A27C6B"/>
    <w:rsid w:val="00A4794E"/>
    <w:rsid w:val="00A5559E"/>
    <w:rsid w:val="00A76D04"/>
    <w:rsid w:val="00A80B43"/>
    <w:rsid w:val="00AA0F08"/>
    <w:rsid w:val="00B25BE8"/>
    <w:rsid w:val="00B27BA6"/>
    <w:rsid w:val="00B3048E"/>
    <w:rsid w:val="00B41BBD"/>
    <w:rsid w:val="00B421C4"/>
    <w:rsid w:val="00B455D9"/>
    <w:rsid w:val="00B67AA3"/>
    <w:rsid w:val="00B7556D"/>
    <w:rsid w:val="00B75978"/>
    <w:rsid w:val="00B76385"/>
    <w:rsid w:val="00B912CF"/>
    <w:rsid w:val="00BC7F9C"/>
    <w:rsid w:val="00BD56DD"/>
    <w:rsid w:val="00BE5F1D"/>
    <w:rsid w:val="00BF4537"/>
    <w:rsid w:val="00C028CD"/>
    <w:rsid w:val="00C05AEC"/>
    <w:rsid w:val="00C16DE7"/>
    <w:rsid w:val="00C368CE"/>
    <w:rsid w:val="00C42602"/>
    <w:rsid w:val="00C42C95"/>
    <w:rsid w:val="00C53BEF"/>
    <w:rsid w:val="00C577ED"/>
    <w:rsid w:val="00C77DF3"/>
    <w:rsid w:val="00C91710"/>
    <w:rsid w:val="00C9717F"/>
    <w:rsid w:val="00CA1CA8"/>
    <w:rsid w:val="00CC650E"/>
    <w:rsid w:val="00CD2E00"/>
    <w:rsid w:val="00CD4E23"/>
    <w:rsid w:val="00D004A7"/>
    <w:rsid w:val="00D27E3E"/>
    <w:rsid w:val="00D611A9"/>
    <w:rsid w:val="00D63BAB"/>
    <w:rsid w:val="00D71882"/>
    <w:rsid w:val="00DA0093"/>
    <w:rsid w:val="00DB5D38"/>
    <w:rsid w:val="00DC585F"/>
    <w:rsid w:val="00DD1E3E"/>
    <w:rsid w:val="00DD2458"/>
    <w:rsid w:val="00E008EF"/>
    <w:rsid w:val="00E009D0"/>
    <w:rsid w:val="00E00F86"/>
    <w:rsid w:val="00E14209"/>
    <w:rsid w:val="00E15B1F"/>
    <w:rsid w:val="00E24DA0"/>
    <w:rsid w:val="00E4563F"/>
    <w:rsid w:val="00E46F2F"/>
    <w:rsid w:val="00E94186"/>
    <w:rsid w:val="00EA357A"/>
    <w:rsid w:val="00EC05A8"/>
    <w:rsid w:val="00EC4F90"/>
    <w:rsid w:val="00EE1448"/>
    <w:rsid w:val="00F07451"/>
    <w:rsid w:val="00F16577"/>
    <w:rsid w:val="00F17A11"/>
    <w:rsid w:val="00F205B6"/>
    <w:rsid w:val="00F47058"/>
    <w:rsid w:val="00F50F3B"/>
    <w:rsid w:val="00F66C8F"/>
    <w:rsid w:val="00F70903"/>
    <w:rsid w:val="00F83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828806"/>
  <w15:docId w15:val="{F4238B0D-2D7D-4045-B233-8AFCC077A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2F5F21"/>
    <w:rPr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Sraopastraipa">
    <w:name w:val="List Paragraph"/>
    <w:basedOn w:val="prastasis"/>
    <w:uiPriority w:val="34"/>
    <w:qFormat/>
    <w:rsid w:val="00D63BAB"/>
    <w:pPr>
      <w:ind w:left="720"/>
      <w:contextualSpacing/>
    </w:pPr>
  </w:style>
  <w:style w:type="paragraph" w:styleId="Pagrindiniotekstotrauka2">
    <w:name w:val="Body Text Indent 2"/>
    <w:basedOn w:val="prastasis"/>
    <w:link w:val="Pagrindiniotekstotrauka2Diagrama"/>
    <w:rsid w:val="00BE5F1D"/>
    <w:pPr>
      <w:tabs>
        <w:tab w:val="right" w:pos="9639"/>
      </w:tabs>
      <w:ind w:left="1080"/>
      <w:jc w:val="both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BE5F1D"/>
    <w:rPr>
      <w:sz w:val="24"/>
      <w:szCs w:val="24"/>
      <w:lang w:val="lt-LT"/>
    </w:rPr>
  </w:style>
  <w:style w:type="paragraph" w:styleId="Pagrindiniotekstotrauka">
    <w:name w:val="Body Text Indent"/>
    <w:basedOn w:val="prastasis"/>
    <w:link w:val="PagrindiniotekstotraukaDiagrama"/>
    <w:rsid w:val="00BE5F1D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BE5F1D"/>
    <w:rPr>
      <w:sz w:val="24"/>
      <w:szCs w:val="24"/>
      <w:lang w:val="lt-LT"/>
    </w:rPr>
  </w:style>
  <w:style w:type="character" w:customStyle="1" w:styleId="FontStyle150">
    <w:name w:val="Font Style150"/>
    <w:rsid w:val="00BE5F1D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Sit2\mainai\IVAIRUS\BLANKAI%202012\KLRStarybossprprojekta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31EDDF-E65F-43AD-8BC8-1A9228C12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KLRStarybossprprojektas</Template>
  <TotalTime>14</TotalTime>
  <Pages>1</Pages>
  <Words>1185</Words>
  <Characters>676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rj. savivaldybe</Company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Nijolė Šlefendoraitė</dc:creator>
  <cp:lastModifiedBy>Silvija Paulienė</cp:lastModifiedBy>
  <cp:revision>6</cp:revision>
  <cp:lastPrinted>2017-09-01T10:45:00Z</cp:lastPrinted>
  <dcterms:created xsi:type="dcterms:W3CDTF">2017-08-01T13:04:00Z</dcterms:created>
  <dcterms:modified xsi:type="dcterms:W3CDTF">2017-09-04T13:27:00Z</dcterms:modified>
</cp:coreProperties>
</file>